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Wealden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Wealden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Wealden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Wealden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Wealden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Wealden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Wealden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Wealden is estimated to be </w:t>
      </w:r>
      <w:r w:rsidRPr="00773DF7">
        <w:rPr>
          <w:rFonts w:ascii="Libre Franklin Light" w:eastAsia="Times New Roman" w:hAnsi="Libre Franklin Light" w:cs="Calibri Light"/>
          <w:b/>
          <w:bCs/>
          <w:color w:val="C45911" w:themeColor="accent2" w:themeShade="BF"/>
        </w:rPr>
        <w:t xml:space="preserve">£1,585,082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Wealden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Wealden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Wealden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Wealden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ald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Wealden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ald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Wealden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Wealden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ald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Wealden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Wealden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Wealden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Wealden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Wealden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Wealden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£1,585,082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Wealden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£25,818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£533,939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£38,249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£19,722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£956,596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£1,585,082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Wealden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Wealden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Wealden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Wealden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Wealden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Wealden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Wealden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Wealden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Wealden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Wealden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Wealden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Wealden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9A9233C-E0F0-477B-B16E-58453051CE1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